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Southampton Test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Southampton Test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Southampton Test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Southampton Test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Southampton Test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Southampton Test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58.5% </w:t>
      </w:r>
      <w:r w:rsidRPr="004747BF">
        <w:rPr>
          <w:rFonts w:ascii="Libre Franklin Light" w:eastAsia="Times New Roman" w:hAnsi="Libre Franklin Light" w:cs="Calibri Light"/>
        </w:rPr>
        <w:t xml:space="preserve">of those respondents classified as PGSI 8+ in Southampton Test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Southampton Test is estimated to be </w:t>
      </w:r>
      <w:r w:rsidRPr="00773DF7">
        <w:rPr>
          <w:rFonts w:ascii="Libre Franklin Light" w:eastAsia="Times New Roman" w:hAnsi="Libre Franklin Light" w:cs="Calibri Light"/>
          <w:b/>
          <w:bCs/>
          <w:color w:val="C45911" w:themeColor="accent2" w:themeShade="BF"/>
        </w:rPr>
        <w:t xml:space="preserve">£2,751,481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Southampton Test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 Test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 Test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Southampton Test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ampton T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Southampton Test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ampton T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Southampton Test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 Test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ampton T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Southampton Test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Southampton Test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 Test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Southampton Test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Southampton Test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Southampton Test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£2,751,481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Southampton Test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£44,817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£926,843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£66,396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£34,235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£1,660,516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£2,751,481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Southampton Test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Southampton Test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Test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Test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Test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Test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Southampton Test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Southampton Test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 Test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 Test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Southampton Test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Southampton Test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F80DF00-0319-4FCC-8F9F-3796C8F870C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